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612D5" w14:textId="77777777" w:rsidR="007D3549" w:rsidRDefault="007D3549" w:rsidP="007D3549">
      <w:pPr>
        <w:pStyle w:val="NoSpacing"/>
        <w:jc w:val="both"/>
      </w:pPr>
      <w:r>
        <w:rPr>
          <w:u w:val="single"/>
        </w:rPr>
        <w:t>Katherine WHITE</w:t>
      </w:r>
      <w:r>
        <w:t xml:space="preserve">   </w:t>
      </w:r>
      <w:proofErr w:type="gramStart"/>
      <w:r>
        <w:t xml:space="preserve">   (</w:t>
      </w:r>
      <w:proofErr w:type="gramEnd"/>
      <w:r>
        <w:t>fl.1486)</w:t>
      </w:r>
    </w:p>
    <w:p w14:paraId="69DD2A80" w14:textId="77777777" w:rsidR="007D3549" w:rsidRDefault="007D3549" w:rsidP="007D3549">
      <w:pPr>
        <w:pStyle w:val="NoSpacing"/>
        <w:jc w:val="both"/>
      </w:pPr>
      <w:r>
        <w:t>of London</w:t>
      </w:r>
    </w:p>
    <w:p w14:paraId="64B46862" w14:textId="77777777" w:rsidR="007D3549" w:rsidRDefault="007D3549" w:rsidP="007D3549">
      <w:pPr>
        <w:pStyle w:val="NoSpacing"/>
        <w:jc w:val="both"/>
      </w:pPr>
    </w:p>
    <w:p w14:paraId="7815770D" w14:textId="77777777" w:rsidR="007D3549" w:rsidRDefault="007D3549" w:rsidP="007D3549">
      <w:pPr>
        <w:pStyle w:val="NoSpacing"/>
        <w:jc w:val="both"/>
      </w:pPr>
    </w:p>
    <w:p w14:paraId="6A852CCC" w14:textId="77777777" w:rsidR="007D3549" w:rsidRDefault="007D3549" w:rsidP="007D3549">
      <w:pPr>
        <w:pStyle w:val="NoSpacing"/>
        <w:jc w:val="both"/>
      </w:pPr>
      <w:r>
        <w:t>= John White, carpenter(q.v.).</w:t>
      </w:r>
    </w:p>
    <w:p w14:paraId="121490B6" w14:textId="77777777" w:rsidR="007D3549" w:rsidRDefault="007D3549" w:rsidP="007D3549">
      <w:pPr>
        <w:pStyle w:val="NoSpacing"/>
        <w:jc w:val="both"/>
      </w:pPr>
      <w:r>
        <w:t>(“Calendar of Letter-Books of the City of London</w:t>
      </w:r>
      <w:proofErr w:type="gramStart"/>
      <w:r>
        <w:t>” :</w:t>
      </w:r>
      <w:proofErr w:type="gramEnd"/>
      <w:r>
        <w:t xml:space="preserve"> L folio 214b)</w:t>
      </w:r>
    </w:p>
    <w:p w14:paraId="3A006099" w14:textId="77777777" w:rsidR="007D3549" w:rsidRDefault="007D3549" w:rsidP="007D3549">
      <w:pPr>
        <w:pStyle w:val="NoSpacing"/>
        <w:jc w:val="both"/>
      </w:pPr>
    </w:p>
    <w:p w14:paraId="3B869630" w14:textId="77777777" w:rsidR="007D3549" w:rsidRDefault="007D3549" w:rsidP="007D3549">
      <w:pPr>
        <w:pStyle w:val="NoSpacing"/>
        <w:jc w:val="both"/>
      </w:pPr>
    </w:p>
    <w:p w14:paraId="353C89A7" w14:textId="77777777" w:rsidR="007D3549" w:rsidRDefault="007D3549" w:rsidP="007D3549">
      <w:pPr>
        <w:pStyle w:val="NoSpacing"/>
        <w:jc w:val="both"/>
      </w:pPr>
      <w:r>
        <w:t xml:space="preserve">  4 Apr.1486</w:t>
      </w:r>
      <w:r>
        <w:tab/>
        <w:t>She, Henry Sever of London, haberdasher(q.v.), John Devereux of London,</w:t>
      </w:r>
    </w:p>
    <w:p w14:paraId="6E7999D1" w14:textId="77777777" w:rsidR="007D3549" w:rsidRDefault="007D3549" w:rsidP="007D3549">
      <w:pPr>
        <w:pStyle w:val="NoSpacing"/>
        <w:jc w:val="both"/>
      </w:pPr>
      <w:r>
        <w:tab/>
      </w:r>
      <w:r>
        <w:tab/>
        <w:t>plumber(q.v.) and William Grey of London, fuller(q.v.), appeared before the</w:t>
      </w:r>
    </w:p>
    <w:p w14:paraId="4A0ED213" w14:textId="77777777" w:rsidR="007D3549" w:rsidRDefault="007D3549" w:rsidP="007D3549">
      <w:pPr>
        <w:pStyle w:val="NoSpacing"/>
        <w:jc w:val="both"/>
      </w:pPr>
      <w:r>
        <w:tab/>
      </w:r>
      <w:r>
        <w:tab/>
        <w:t xml:space="preserve">Mayor and the Aldermen and </w:t>
      </w:r>
      <w:proofErr w:type="gramStart"/>
      <w:r>
        <w:t>entered into</w:t>
      </w:r>
      <w:proofErr w:type="gramEnd"/>
      <w:r>
        <w:t xml:space="preserve"> a bond of £30 into the Chamber by</w:t>
      </w:r>
    </w:p>
    <w:p w14:paraId="359DF327" w14:textId="77777777" w:rsidR="007D3549" w:rsidRDefault="007D3549" w:rsidP="007D3549">
      <w:pPr>
        <w:pStyle w:val="NoSpacing"/>
        <w:jc w:val="both"/>
      </w:pPr>
      <w:r>
        <w:tab/>
      </w:r>
      <w:r>
        <w:tab/>
        <w:t>Katherine for the use of her daughters.  (ibid.)</w:t>
      </w:r>
    </w:p>
    <w:p w14:paraId="0785E741" w14:textId="77777777" w:rsidR="007D3549" w:rsidRDefault="007D3549" w:rsidP="007D3549">
      <w:pPr>
        <w:pStyle w:val="NoSpacing"/>
        <w:jc w:val="both"/>
      </w:pPr>
    </w:p>
    <w:p w14:paraId="3705520D" w14:textId="77777777" w:rsidR="007D3549" w:rsidRDefault="007D3549" w:rsidP="007D3549">
      <w:pPr>
        <w:pStyle w:val="NoSpacing"/>
        <w:jc w:val="both"/>
      </w:pPr>
    </w:p>
    <w:p w14:paraId="6229815B" w14:textId="77777777" w:rsidR="007D3549" w:rsidRDefault="007D3549" w:rsidP="007D3549">
      <w:pPr>
        <w:pStyle w:val="NoSpacing"/>
        <w:jc w:val="both"/>
      </w:pPr>
      <w:r>
        <w:t>28 September 2018</w:t>
      </w:r>
    </w:p>
    <w:p w14:paraId="7FFCA702" w14:textId="77777777" w:rsidR="006B2F86" w:rsidRPr="00E71FC3" w:rsidRDefault="007D35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B6730" w14:textId="77777777" w:rsidR="007D3549" w:rsidRDefault="007D3549" w:rsidP="00E71FC3">
      <w:pPr>
        <w:spacing w:after="0" w:line="240" w:lineRule="auto"/>
      </w:pPr>
      <w:r>
        <w:separator/>
      </w:r>
    </w:p>
  </w:endnote>
  <w:endnote w:type="continuationSeparator" w:id="0">
    <w:p w14:paraId="5E805377" w14:textId="77777777" w:rsidR="007D3549" w:rsidRDefault="007D35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602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FEFC4" w14:textId="77777777" w:rsidR="007D3549" w:rsidRDefault="007D3549" w:rsidP="00E71FC3">
      <w:pPr>
        <w:spacing w:after="0" w:line="240" w:lineRule="auto"/>
      </w:pPr>
      <w:r>
        <w:separator/>
      </w:r>
    </w:p>
  </w:footnote>
  <w:footnote w:type="continuationSeparator" w:id="0">
    <w:p w14:paraId="04159667" w14:textId="77777777" w:rsidR="007D3549" w:rsidRDefault="007D35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49"/>
    <w:rsid w:val="001A7C09"/>
    <w:rsid w:val="00577BD5"/>
    <w:rsid w:val="00656CBA"/>
    <w:rsid w:val="006A1F77"/>
    <w:rsid w:val="00733BE7"/>
    <w:rsid w:val="007D354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3CA3A"/>
  <w15:chartTrackingRefBased/>
  <w15:docId w15:val="{5E2845E9-D12E-473F-B01F-9D0E4338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2018-10-10T20:52:00Z</dcterms:created>
  <dcterms:modified xsi:type="dcterms:W3CDTF">2018-10-10T20:53:00Z</dcterms:modified>
</cp:coreProperties>
</file>